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844D7" w14:textId="77777777" w:rsidR="00F24750" w:rsidRDefault="00F24750" w:rsidP="00F2475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BYGGE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65A5B5AF" w14:textId="77777777" w:rsidR="00F24750" w:rsidRPr="00120C5E" w:rsidRDefault="00F24750" w:rsidP="00F2475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Bishop’s Hatfield.</w:t>
      </w:r>
    </w:p>
    <w:p w14:paraId="2137E2A7" w14:textId="77777777" w:rsidR="00F24750" w:rsidRDefault="00F24750" w:rsidP="00F2475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7FEDF9B" w14:textId="77777777" w:rsidR="00F24750" w:rsidRDefault="00F24750" w:rsidP="00F2475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7D52D55" w14:textId="77777777" w:rsidR="00F24750" w:rsidRDefault="00F24750" w:rsidP="00F2475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1838B846" w14:textId="77777777" w:rsidR="00F24750" w:rsidRDefault="00F24750" w:rsidP="00F2475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53021737" w14:textId="77777777" w:rsidR="00F24750" w:rsidRDefault="00F24750" w:rsidP="00F2475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Hertfordshire, except </w:t>
      </w:r>
    </w:p>
    <w:p w14:paraId="12418541" w14:textId="77777777" w:rsidR="00F24750" w:rsidRDefault="00F24750" w:rsidP="00F2475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ecclesiastical persons, the two fifteenths and two tenths granted to the King at </w:t>
      </w:r>
    </w:p>
    <w:p w14:paraId="76A1D425" w14:textId="77777777" w:rsidR="00F24750" w:rsidRDefault="00F24750" w:rsidP="00F2475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last Parliament.   (C.F.R. 1399-1405 pp.282-3)</w:t>
      </w:r>
    </w:p>
    <w:p w14:paraId="39547EDC" w14:textId="77777777" w:rsidR="00F24750" w:rsidRDefault="00F24750" w:rsidP="00F2475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9939BA7" w14:textId="77777777" w:rsidR="00F24750" w:rsidRDefault="00F24750" w:rsidP="00F2475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EC75ECA" w14:textId="77777777" w:rsidR="00F24750" w:rsidRDefault="00F24750" w:rsidP="00F2475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2021</w:t>
      </w:r>
    </w:p>
    <w:p w14:paraId="068ACDE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2E714" w14:textId="77777777" w:rsidR="00F24750" w:rsidRDefault="00F24750" w:rsidP="009139A6">
      <w:r>
        <w:separator/>
      </w:r>
    </w:p>
  </w:endnote>
  <w:endnote w:type="continuationSeparator" w:id="0">
    <w:p w14:paraId="464174DC" w14:textId="77777777" w:rsidR="00F24750" w:rsidRDefault="00F247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AE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7478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7E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8FFF1" w14:textId="77777777" w:rsidR="00F24750" w:rsidRDefault="00F24750" w:rsidP="009139A6">
      <w:r>
        <w:separator/>
      </w:r>
    </w:p>
  </w:footnote>
  <w:footnote w:type="continuationSeparator" w:id="0">
    <w:p w14:paraId="6D1A629A" w14:textId="77777777" w:rsidR="00F24750" w:rsidRDefault="00F247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DCE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87B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810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75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2475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8D2BE"/>
  <w15:chartTrackingRefBased/>
  <w15:docId w15:val="{4C7D1BF9-BD67-4D04-BC01-C7109DBC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2021-07-28T16:18:00Z</dcterms:created>
  <dcterms:modified xsi:type="dcterms:W3CDTF">2021-07-28T16:19:00Z</dcterms:modified>
</cp:coreProperties>
</file>